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BA2AC3" w:rsidRDefault="00D02AAD" w:rsidP="00BA2A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7"/>
        <w:gridCol w:w="1556"/>
        <w:gridCol w:w="1556"/>
        <w:gridCol w:w="1504"/>
        <w:gridCol w:w="1735"/>
      </w:tblGrid>
      <w:tr w:rsidR="00BA2AC3" w:rsidRPr="00BA2AC3" w:rsidTr="00BA2AC3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 explicativa cu privire la contul 420 „Personal - drepturi de natură salarială suplimentare”</w:t>
            </w:r>
          </w:p>
        </w:tc>
      </w:tr>
      <w:tr w:rsidR="00BA2AC3" w:rsidRPr="00BA2AC3" w:rsidTr="00BA2AC3">
        <w:trPr>
          <w:trHeight w:val="300"/>
        </w:trPr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</w:tr>
      <w:tr w:rsidR="00BA2AC3" w:rsidRPr="00BA2AC3" w:rsidTr="00BA2AC3">
        <w:trPr>
          <w:trHeight w:val="1819"/>
        </w:trPr>
        <w:tc>
          <w:tcPr>
            <w:tcW w:w="1706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Cont 420 Personal - drepturi de natură salarială suplimentare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cursul perioadei</w:t>
            </w:r>
          </w:p>
        </w:tc>
        <w:tc>
          <w:tcPr>
            <w:tcW w:w="7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cursul perioadei</w:t>
            </w:r>
          </w:p>
        </w:tc>
        <w:tc>
          <w:tcPr>
            <w:tcW w:w="89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</w:t>
            </w:r>
          </w:p>
        </w:tc>
      </w:tr>
      <w:tr w:rsidR="00BA2AC3" w:rsidRPr="00BA2AC3" w:rsidTr="00BA2AC3">
        <w:trPr>
          <w:trHeight w:val="360"/>
        </w:trPr>
        <w:tc>
          <w:tcPr>
            <w:tcW w:w="17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BA2AC3" w:rsidRPr="00BA2AC3" w:rsidTr="00BA2AC3">
        <w:trPr>
          <w:trHeight w:val="12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4200101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reprezentând sume prevăzute prin hotărâri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judecătoreşti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devenite executorii, sub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8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4200102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stabilite prin acte administrative emise de conducătorii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instituţiilor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publice, suplimentare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faţă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cele stabilite prin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legislaţia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specifică, sub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2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4200201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reprezentând sume prevăzute prin hotărâri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judecătoreşti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devenite executorii, peste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8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4200202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stabilite prin acte administrative emise de conducătorii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instituţiilor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publice, suplimentare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faţă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cele stabilite prin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legislaţia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specifică, peste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48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420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D85A52" w:rsidRDefault="00D85A52" w:rsidP="00BA2AC3">
      <w:pPr>
        <w:rPr>
          <w:rFonts w:ascii="Times New Roman" w:hAnsi="Times New Roman"/>
          <w:b/>
          <w:sz w:val="28"/>
          <w:szCs w:val="2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A16" w:rsidRDefault="00105A16">
      <w:r>
        <w:separator/>
      </w:r>
    </w:p>
  </w:endnote>
  <w:endnote w:type="continuationSeparator" w:id="0">
    <w:p w:rsidR="00105A16" w:rsidRDefault="0010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BA2AC3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BA2AC3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A16" w:rsidRDefault="00105A16">
      <w:r>
        <w:separator/>
      </w:r>
    </w:p>
  </w:footnote>
  <w:footnote w:type="continuationSeparator" w:id="0">
    <w:p w:rsidR="00105A16" w:rsidRDefault="0010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05A16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A2AC3"/>
    <w:rsid w:val="00BE4AF1"/>
    <w:rsid w:val="00C20604"/>
    <w:rsid w:val="00C50CA5"/>
    <w:rsid w:val="00C617FE"/>
    <w:rsid w:val="00C75BCC"/>
    <w:rsid w:val="00C75DE1"/>
    <w:rsid w:val="00CA17AC"/>
    <w:rsid w:val="00CA3D11"/>
    <w:rsid w:val="00CB0620"/>
    <w:rsid w:val="00D02AAD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31F2E5-85E2-4E2E-85E8-FD03F7D2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165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1128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2024-05-17T07:35:00Z</cp:lastPrinted>
  <dcterms:created xsi:type="dcterms:W3CDTF">2024-07-31T06:47:00Z</dcterms:created>
  <dcterms:modified xsi:type="dcterms:W3CDTF">2024-07-31T06:47:00Z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